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47AD" w14:textId="7120CE77" w:rsidR="00985773" w:rsidRPr="00475199" w:rsidRDefault="00537408" w:rsidP="00FF280E">
      <w:pPr>
        <w:tabs>
          <w:tab w:val="left" w:pos="12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lt-LT"/>
        </w:rPr>
      </w:pPr>
      <w:bookmarkStart w:id="0" w:name="_Ref448409283"/>
      <w:r w:rsidRPr="00475199">
        <w:rPr>
          <w:rFonts w:ascii="Times New Roman" w:eastAsia="Times New Roman" w:hAnsi="Times New Roman" w:cs="Times New Roman"/>
          <w:b/>
          <w:caps/>
          <w:sz w:val="28"/>
          <w:szCs w:val="28"/>
          <w:lang w:val="lt-LT"/>
        </w:rPr>
        <w:t xml:space="preserve"> </w:t>
      </w:r>
    </w:p>
    <w:p w14:paraId="1C937506" w14:textId="7269EEF5" w:rsidR="005105D5" w:rsidRPr="00DD67C9" w:rsidRDefault="005105D5" w:rsidP="005105D5">
      <w:pPr>
        <w:tabs>
          <w:tab w:val="left" w:pos="129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0"/>
          <w:szCs w:val="20"/>
          <w:lang w:val="lt-LT"/>
        </w:rPr>
      </w:pPr>
      <w:proofErr w:type="spellStart"/>
      <w:r w:rsidRPr="00DD67C9">
        <w:rPr>
          <w:rFonts w:ascii="Times New Roman" w:hAnsi="Times New Roman" w:cs="Times New Roman"/>
          <w:b/>
          <w:sz w:val="20"/>
          <w:szCs w:val="20"/>
        </w:rPr>
        <w:t>Specialiųjų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D67C9">
        <w:rPr>
          <w:rFonts w:ascii="Times New Roman" w:hAnsi="Times New Roman" w:cs="Times New Roman"/>
          <w:b/>
          <w:sz w:val="20"/>
          <w:szCs w:val="20"/>
        </w:rPr>
        <w:t>pirkimo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DD67C9">
        <w:rPr>
          <w:rFonts w:ascii="Times New Roman" w:hAnsi="Times New Roman" w:cs="Times New Roman"/>
          <w:b/>
          <w:sz w:val="20"/>
          <w:szCs w:val="20"/>
        </w:rPr>
        <w:t>sąlygų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 xml:space="preserve"> 2 </w:t>
      </w:r>
      <w:proofErr w:type="spellStart"/>
      <w:r w:rsidRPr="00DD67C9">
        <w:rPr>
          <w:rFonts w:ascii="Times New Roman" w:hAnsi="Times New Roman" w:cs="Times New Roman"/>
          <w:b/>
          <w:sz w:val="20"/>
          <w:szCs w:val="20"/>
        </w:rPr>
        <w:t>priedas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 xml:space="preserve"> „</w:t>
      </w:r>
      <w:proofErr w:type="spellStart"/>
      <w:r w:rsidRPr="00DD67C9">
        <w:rPr>
          <w:rFonts w:ascii="Times New Roman" w:hAnsi="Times New Roman" w:cs="Times New Roman"/>
          <w:b/>
          <w:sz w:val="20"/>
          <w:szCs w:val="20"/>
        </w:rPr>
        <w:t>Techninė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proofErr w:type="gramStart"/>
      <w:r w:rsidRPr="00DD67C9">
        <w:rPr>
          <w:rFonts w:ascii="Times New Roman" w:hAnsi="Times New Roman" w:cs="Times New Roman"/>
          <w:b/>
          <w:sz w:val="20"/>
          <w:szCs w:val="20"/>
        </w:rPr>
        <w:t>specifikacija</w:t>
      </w:r>
      <w:proofErr w:type="spellEnd"/>
      <w:r w:rsidRPr="00DD67C9">
        <w:rPr>
          <w:rFonts w:ascii="Times New Roman" w:hAnsi="Times New Roman" w:cs="Times New Roman"/>
          <w:b/>
          <w:sz w:val="20"/>
          <w:szCs w:val="20"/>
        </w:rPr>
        <w:t>“</w:t>
      </w:r>
      <w:proofErr w:type="gramEnd"/>
    </w:p>
    <w:p w14:paraId="0DC8FBA0" w14:textId="77777777" w:rsidR="005105D5" w:rsidRDefault="005105D5" w:rsidP="00FF280E">
      <w:pPr>
        <w:tabs>
          <w:tab w:val="left" w:pos="12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lt-LT"/>
        </w:rPr>
      </w:pPr>
    </w:p>
    <w:p w14:paraId="7519CB13" w14:textId="77777777" w:rsidR="005105D5" w:rsidRDefault="005105D5" w:rsidP="00FF280E">
      <w:pPr>
        <w:tabs>
          <w:tab w:val="left" w:pos="12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lt-LT"/>
        </w:rPr>
      </w:pPr>
    </w:p>
    <w:bookmarkEnd w:id="0"/>
    <w:p w14:paraId="45D3B0ED" w14:textId="77777777" w:rsidR="00750A90" w:rsidRDefault="00750A90" w:rsidP="00750A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7DFC">
        <w:rPr>
          <w:rFonts w:ascii="Times New Roman" w:hAnsi="Times New Roman" w:cs="Times New Roman"/>
          <w:b/>
          <w:bCs/>
          <w:sz w:val="28"/>
          <w:szCs w:val="28"/>
        </w:rPr>
        <w:t>Vertimo</w:t>
      </w:r>
      <w:proofErr w:type="spellEnd"/>
      <w:r w:rsidRPr="00C37D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raštu</w:t>
      </w:r>
      <w:proofErr w:type="spellEnd"/>
      <w:r w:rsidRPr="00C37D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7DFC">
        <w:rPr>
          <w:rFonts w:ascii="Times New Roman" w:hAnsi="Times New Roman" w:cs="Times New Roman"/>
          <w:b/>
          <w:bCs/>
          <w:sz w:val="28"/>
          <w:szCs w:val="28"/>
        </w:rPr>
        <w:t>paslaugos</w:t>
      </w:r>
      <w:proofErr w:type="spellEnd"/>
      <w:r w:rsidRPr="00C37D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pirkimas</w:t>
      </w:r>
      <w:proofErr w:type="spellEnd"/>
    </w:p>
    <w:p w14:paraId="65375068" w14:textId="77777777" w:rsidR="00750A90" w:rsidRPr="009272BA" w:rsidRDefault="00750A90" w:rsidP="00750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6149D98" w14:textId="77777777" w:rsidR="00750A90" w:rsidRDefault="00750A90" w:rsidP="00750A90">
      <w:pPr>
        <w:jc w:val="right"/>
      </w:pPr>
    </w:p>
    <w:p w14:paraId="2FEE94B4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5773">
        <w:rPr>
          <w:rFonts w:ascii="Times New Roman" w:eastAsia="Times New Roman" w:hAnsi="Times New Roman" w:cs="Times New Roman"/>
          <w:b/>
          <w:sz w:val="24"/>
          <w:szCs w:val="24"/>
        </w:rPr>
        <w:t>Perkančioji</w:t>
      </w:r>
      <w:proofErr w:type="spellEnd"/>
      <w:r w:rsidRPr="009857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5773">
        <w:rPr>
          <w:rFonts w:ascii="Times New Roman" w:eastAsia="Times New Roman" w:hAnsi="Times New Roman" w:cs="Times New Roman"/>
          <w:b/>
          <w:sz w:val="24"/>
          <w:szCs w:val="24"/>
        </w:rPr>
        <w:t>organizacija</w:t>
      </w:r>
      <w:proofErr w:type="spellEnd"/>
      <w:r w:rsidRPr="0098577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sz w:val="24"/>
          <w:szCs w:val="24"/>
        </w:rPr>
        <w:t>riėmimo ir integracijos agentūra</w:t>
      </w:r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85773">
        <w:rPr>
          <w:rFonts w:ascii="Times New Roman" w:eastAsia="Times New Roman" w:hAnsi="Times New Roman" w:cs="Times New Roman"/>
          <w:sz w:val="24"/>
          <w:szCs w:val="24"/>
        </w:rPr>
        <w:t>toliau</w:t>
      </w:r>
      <w:proofErr w:type="spellEnd"/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Agentūra</w:t>
      </w:r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5773">
        <w:rPr>
          <w:rFonts w:ascii="Times New Roman" w:eastAsia="Times New Roman" w:hAnsi="Times New Roman" w:cs="Times New Roman"/>
          <w:sz w:val="24"/>
          <w:szCs w:val="24"/>
        </w:rPr>
        <w:t>arba</w:t>
      </w:r>
      <w:proofErr w:type="spellEnd"/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5773">
        <w:rPr>
          <w:rFonts w:ascii="Times New Roman" w:eastAsia="Times New Roman" w:hAnsi="Times New Roman" w:cs="Times New Roman"/>
          <w:sz w:val="24"/>
          <w:szCs w:val="24"/>
        </w:rPr>
        <w:t>Perkančioji</w:t>
      </w:r>
      <w:proofErr w:type="spellEnd"/>
      <w:r w:rsidRPr="009857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5773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9857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ECB97FA" w14:textId="77777777" w:rsidR="00750A90" w:rsidRPr="006C02E8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eastAsia="Times New Roman" w:hAnsi="Times New Roman" w:cs="Times New Roman"/>
          <w:b/>
          <w:bCs/>
          <w:sz w:val="24"/>
          <w:szCs w:val="24"/>
        </w:rPr>
        <w:t>Vertimo</w:t>
      </w:r>
      <w:proofErr w:type="spellEnd"/>
      <w:r w:rsidRPr="006C0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b/>
          <w:bCs/>
          <w:sz w:val="24"/>
          <w:szCs w:val="24"/>
        </w:rPr>
        <w:t>raštu</w:t>
      </w:r>
      <w:proofErr w:type="spellEnd"/>
      <w:r w:rsidRPr="006C0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b/>
          <w:bCs/>
          <w:sz w:val="24"/>
          <w:szCs w:val="24"/>
        </w:rPr>
        <w:t>paslaugos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iš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lietuvių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kalbos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į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nurodytą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užsienio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kalbą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iš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nurodytos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užsienio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kalbos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į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lietuvių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kalbą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įskaitant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teksto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sutvarkymą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kalbos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požiūriu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redagavimą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korektūrą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Redagavimo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kaina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yra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įskaitoma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į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paslaugų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eastAsia="Times New Roman" w:hAnsi="Times New Roman" w:cs="Times New Roman"/>
          <w:sz w:val="24"/>
          <w:szCs w:val="24"/>
        </w:rPr>
        <w:t>įkainį</w:t>
      </w:r>
      <w:proofErr w:type="spellEnd"/>
      <w:r w:rsidRPr="006C02E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9242D1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suprantama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kaip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suteikimas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užsakyme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nurodytomis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sąlygomis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kalbomis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užsakymas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suprantamas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kaip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perkančiosios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organizacijos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prašymas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suteikti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kuriame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nurodoma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suteikimo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skubumas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ir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kalbos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į (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iš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kurias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bus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verčiama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užsakymas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įforminamas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elektroniniu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>;</w:t>
      </w:r>
    </w:p>
    <w:p w14:paraId="6D19FC1A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išversti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į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lietuvių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kalbą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būti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suredaguoti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lietuvių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kalbos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redaktoriaus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8E969C8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išverstas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būti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pateiktas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Perkančiajai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organizacijai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užsakyme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numatytomis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sąlygomis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užsakyme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numatyta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kalba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Perkančiajai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organizacijai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pareiškus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pagrįstas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pretenzijas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dėl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rišlumo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tikslumo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atitikties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originalui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vėliau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kaip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per 1 (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vieną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darbo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dieną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nuo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pretenzijos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dėl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trūkumų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pateikimo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dienos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savo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lėšomis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pašalina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trūkumus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8BECB5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pagal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Perkančiosios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organizacijos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poreikį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nemokamai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patvirtinti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kiekvieną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teikėjo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antspaudu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tvirtina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kiekvieną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puslapį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0C04A76F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Minimaliu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kiekiu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laikoma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0,5 A4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formato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puslapio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išversto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Tais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atvejais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kai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išverstas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sudaro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mažiau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nei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0,5 A4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formato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puslapio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laikoma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sudaro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0,5 A4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formato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puslapio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(1 (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vieną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) A4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formato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puslapį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sudaro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1700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ženklų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tarpelių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9981256" w14:textId="77777777" w:rsidR="00750A90" w:rsidRDefault="00750A90" w:rsidP="00750A90">
      <w:pPr>
        <w:numPr>
          <w:ilvl w:val="0"/>
          <w:numId w:val="4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Perkančiajai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organizacijai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pateikus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verčiamą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atlieka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teksto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tokiais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terminais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A042BE2" w14:textId="77777777" w:rsidR="00750A90" w:rsidRDefault="00750A90" w:rsidP="00750A90">
      <w:pPr>
        <w:numPr>
          <w:ilvl w:val="1"/>
          <w:numId w:val="48"/>
        </w:numPr>
        <w:tabs>
          <w:tab w:val="left" w:pos="284"/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skubus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darbo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diena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D145140" w14:textId="77777777" w:rsidR="00750A90" w:rsidRPr="006C02E8" w:rsidRDefault="00750A90" w:rsidP="00750A90">
      <w:pPr>
        <w:numPr>
          <w:ilvl w:val="1"/>
          <w:numId w:val="48"/>
        </w:numPr>
        <w:tabs>
          <w:tab w:val="left" w:pos="284"/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02E8">
        <w:rPr>
          <w:rFonts w:ascii="Times New Roman" w:hAnsi="Times New Roman" w:cs="Times New Roman"/>
          <w:sz w:val="24"/>
          <w:szCs w:val="24"/>
        </w:rPr>
        <w:t>įprastas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vertimas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raštu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pagal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susitarimą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, bet ne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ilgiau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kaip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darbo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2E8">
        <w:rPr>
          <w:rFonts w:ascii="Times New Roman" w:hAnsi="Times New Roman" w:cs="Times New Roman"/>
          <w:sz w:val="24"/>
          <w:szCs w:val="24"/>
        </w:rPr>
        <w:t>dienos</w:t>
      </w:r>
      <w:proofErr w:type="spellEnd"/>
      <w:r w:rsidRPr="006C02E8">
        <w:rPr>
          <w:rFonts w:ascii="Times New Roman" w:hAnsi="Times New Roman" w:cs="Times New Roman"/>
          <w:sz w:val="24"/>
          <w:szCs w:val="24"/>
        </w:rPr>
        <w:t>.</w:t>
      </w:r>
    </w:p>
    <w:p w14:paraId="03510473" w14:textId="4A7392AB" w:rsidR="0018021B" w:rsidRDefault="0018021B" w:rsidP="004B7B4C">
      <w:pPr>
        <w:widowControl w:val="0"/>
        <w:autoSpaceDE w:val="0"/>
        <w:autoSpaceDN w:val="0"/>
        <w:adjustRightInd w:val="0"/>
        <w:spacing w:before="60" w:after="60" w:line="240" w:lineRule="auto"/>
        <w:ind w:left="-709" w:right="-1"/>
        <w:jc w:val="center"/>
        <w:textAlignment w:val="baseline"/>
        <w:rPr>
          <w:rFonts w:ascii="Calibri Light" w:eastAsia="Times New Roman" w:hAnsi="Calibri Light" w:cs="Calibri Light"/>
          <w:sz w:val="24"/>
          <w:szCs w:val="24"/>
          <w:lang w:val="lt-LT" w:eastAsia="zh-CN"/>
        </w:rPr>
      </w:pPr>
      <w:bookmarkStart w:id="1" w:name="_GoBack"/>
      <w:bookmarkEnd w:id="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105D5" w:rsidRPr="00532AB7" w14:paraId="6FD24144" w14:textId="77777777" w:rsidTr="005C31FB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06728" w14:textId="77777777" w:rsidR="005105D5" w:rsidRPr="00541F2B" w:rsidRDefault="005105D5" w:rsidP="005C31FB">
            <w:pPr>
              <w:ind w:right="-1"/>
              <w:rPr>
                <w:rFonts w:eastAsia="Calibri"/>
                <w:lang w:val="lt-LT"/>
              </w:rPr>
            </w:pPr>
          </w:p>
          <w:p w14:paraId="5F6264DD" w14:textId="77777777" w:rsidR="005105D5" w:rsidRPr="00541F2B" w:rsidRDefault="005105D5" w:rsidP="005C31FB">
            <w:pPr>
              <w:ind w:right="-1"/>
              <w:rPr>
                <w:rFonts w:eastAsia="Calibri"/>
                <w:lang w:val="lt-LT"/>
              </w:rPr>
            </w:pPr>
          </w:p>
        </w:tc>
        <w:tc>
          <w:tcPr>
            <w:tcW w:w="604" w:type="dxa"/>
          </w:tcPr>
          <w:p w14:paraId="5CC44B86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23A54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701" w:type="dxa"/>
          </w:tcPr>
          <w:p w14:paraId="11D4A2E0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36AE" w14:textId="77777777" w:rsidR="005105D5" w:rsidRPr="00541F2B" w:rsidRDefault="005105D5" w:rsidP="005C31FB">
            <w:pPr>
              <w:ind w:right="-1"/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648" w:type="dxa"/>
          </w:tcPr>
          <w:p w14:paraId="363379BE" w14:textId="77777777" w:rsidR="005105D5" w:rsidRPr="00541F2B" w:rsidRDefault="005105D5" w:rsidP="005C31FB">
            <w:pPr>
              <w:ind w:right="-1"/>
              <w:jc w:val="right"/>
              <w:rPr>
                <w:rFonts w:eastAsia="Calibri"/>
                <w:lang w:val="lt-LT"/>
              </w:rPr>
            </w:pPr>
          </w:p>
        </w:tc>
      </w:tr>
      <w:tr w:rsidR="005105D5" w:rsidRPr="00541F2B" w14:paraId="07E7317D" w14:textId="77777777" w:rsidTr="005C31FB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EC656" w14:textId="77777777" w:rsidR="005105D5" w:rsidRPr="00541F2B" w:rsidRDefault="005105D5" w:rsidP="005C31FB">
            <w:pPr>
              <w:snapToGrid w:val="0"/>
              <w:jc w:val="center"/>
              <w:rPr>
                <w:position w:val="6"/>
                <w:sz w:val="24"/>
                <w:szCs w:val="24"/>
                <w:lang w:val="lt-LT"/>
              </w:rPr>
            </w:pPr>
            <w:r w:rsidRPr="00541F2B">
              <w:rPr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7ABBC2A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E78E4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541F2B">
              <w:rPr>
                <w:rFonts w:eastAsia="Calibri"/>
                <w:position w:val="6"/>
                <w:sz w:val="24"/>
                <w:szCs w:val="24"/>
                <w:lang w:val="lt-LT"/>
              </w:rPr>
              <w:t>(Parašas)</w:t>
            </w:r>
            <w:r w:rsidRPr="00541F2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3D50904E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CD321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541F2B">
              <w:rPr>
                <w:rFonts w:eastAsia="Calibri"/>
                <w:position w:val="6"/>
                <w:sz w:val="24"/>
                <w:szCs w:val="24"/>
                <w:lang w:val="lt-LT"/>
              </w:rPr>
              <w:t>(Vardas ir pavardė)</w:t>
            </w:r>
            <w:r w:rsidRPr="00541F2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24FC8E2E" w14:textId="77777777" w:rsidR="005105D5" w:rsidRPr="00541F2B" w:rsidRDefault="005105D5" w:rsidP="005C31FB">
            <w:pPr>
              <w:ind w:right="-1"/>
              <w:jc w:val="center"/>
              <w:rPr>
                <w:rFonts w:eastAsia="Calibri"/>
                <w:lang w:val="lt-LT"/>
              </w:rPr>
            </w:pPr>
          </w:p>
        </w:tc>
      </w:tr>
    </w:tbl>
    <w:p w14:paraId="4B62336B" w14:textId="77777777" w:rsidR="005105D5" w:rsidRPr="00541F2B" w:rsidRDefault="005105D5" w:rsidP="005105D5">
      <w:pPr>
        <w:tabs>
          <w:tab w:val="decimal" w:pos="9638"/>
        </w:tabs>
        <w:jc w:val="right"/>
        <w:rPr>
          <w:lang w:val="lt-LT"/>
        </w:rPr>
      </w:pPr>
    </w:p>
    <w:p w14:paraId="446651A3" w14:textId="77777777" w:rsidR="005105D5" w:rsidRPr="00475199" w:rsidRDefault="005105D5" w:rsidP="004B7B4C">
      <w:pPr>
        <w:widowControl w:val="0"/>
        <w:autoSpaceDE w:val="0"/>
        <w:autoSpaceDN w:val="0"/>
        <w:adjustRightInd w:val="0"/>
        <w:spacing w:before="60" w:after="60" w:line="240" w:lineRule="auto"/>
        <w:ind w:left="-709" w:right="-1"/>
        <w:jc w:val="center"/>
        <w:textAlignment w:val="baseline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5105D5" w:rsidRPr="00475199" w:rsidSect="002D3B2C">
      <w:headerReference w:type="default" r:id="rId13"/>
      <w:footerReference w:type="default" r:id="rId14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636D8" w14:textId="77777777" w:rsidR="00DD0B4B" w:rsidRDefault="00DD0B4B">
      <w:pPr>
        <w:spacing w:after="0" w:line="240" w:lineRule="auto"/>
      </w:pPr>
      <w:r>
        <w:separator/>
      </w:r>
    </w:p>
  </w:endnote>
  <w:endnote w:type="continuationSeparator" w:id="0">
    <w:p w14:paraId="41D66871" w14:textId="77777777" w:rsidR="00DD0B4B" w:rsidRDefault="00DD0B4B">
      <w:pPr>
        <w:spacing w:after="0" w:line="240" w:lineRule="auto"/>
      </w:pPr>
      <w:r>
        <w:continuationSeparator/>
      </w:r>
    </w:p>
  </w:endnote>
  <w:endnote w:type="continuationNotice" w:id="1">
    <w:p w14:paraId="73211FE5" w14:textId="77777777" w:rsidR="00DD0B4B" w:rsidRDefault="00DD0B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6D8F38" w14:textId="77777777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356E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356E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1C4078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1BD49" w14:textId="77777777" w:rsidR="00DD0B4B" w:rsidRDefault="00DD0B4B">
      <w:pPr>
        <w:spacing w:after="0" w:line="240" w:lineRule="auto"/>
      </w:pPr>
      <w:r>
        <w:separator/>
      </w:r>
    </w:p>
  </w:footnote>
  <w:footnote w:type="continuationSeparator" w:id="0">
    <w:p w14:paraId="0B353ABA" w14:textId="77777777" w:rsidR="00DD0B4B" w:rsidRDefault="00DD0B4B">
      <w:pPr>
        <w:spacing w:after="0" w:line="240" w:lineRule="auto"/>
      </w:pPr>
      <w:r>
        <w:continuationSeparator/>
      </w:r>
    </w:p>
  </w:footnote>
  <w:footnote w:type="continuationNotice" w:id="1">
    <w:p w14:paraId="5C7437F4" w14:textId="77777777" w:rsidR="00DD0B4B" w:rsidRDefault="00DD0B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A0355" w14:textId="77777777" w:rsidR="008F4F5D" w:rsidRDefault="008F4F5D" w:rsidP="00A122D6">
    <w:pPr>
      <w:pStyle w:val="Antrats"/>
      <w:rPr>
        <w:rFonts w:ascii="Calibri Light" w:hAnsi="Calibri Light" w:cs="Calibri Light"/>
        <w:lang w:val="lt-LT"/>
      </w:rPr>
    </w:pPr>
  </w:p>
  <w:p w14:paraId="3801199B" w14:textId="6D7F9D6C" w:rsidR="005105D5" w:rsidRPr="00C73F37" w:rsidRDefault="005105D5" w:rsidP="005105D5">
    <w:pPr>
      <w:jc w:val="right"/>
      <w:rPr>
        <w:rFonts w:ascii="Times New Roman" w:hAnsi="Times New Roman" w:cs="Times New Roman"/>
        <w:b/>
      </w:rPr>
    </w:pPr>
  </w:p>
  <w:p w14:paraId="5F655341" w14:textId="77777777" w:rsidR="00985773" w:rsidRPr="00985773" w:rsidRDefault="00985773" w:rsidP="008F4F5D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2234C"/>
    <w:multiLevelType w:val="hybridMultilevel"/>
    <w:tmpl w:val="58EE1190"/>
    <w:lvl w:ilvl="0" w:tplc="8EEEDBD0">
      <w:start w:val="2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4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7615F8"/>
    <w:multiLevelType w:val="multilevel"/>
    <w:tmpl w:val="382A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21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9442993"/>
    <w:multiLevelType w:val="hybridMultilevel"/>
    <w:tmpl w:val="F354A3D6"/>
    <w:lvl w:ilvl="0" w:tplc="C03E9198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1F4493"/>
    <w:multiLevelType w:val="multilevel"/>
    <w:tmpl w:val="41142094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6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161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30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32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33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4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5" w15:restartNumberingAfterBreak="0">
    <w:nsid w:val="57BD4949"/>
    <w:multiLevelType w:val="multilevel"/>
    <w:tmpl w:val="CF9E7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41" w15:restartNumberingAfterBreak="0">
    <w:nsid w:val="6F37514F"/>
    <w:multiLevelType w:val="multilevel"/>
    <w:tmpl w:val="CF1A9D5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563247C"/>
    <w:multiLevelType w:val="multilevel"/>
    <w:tmpl w:val="3092B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auto"/>
      </w:rPr>
    </w:lvl>
  </w:abstractNum>
  <w:abstractNum w:abstractNumId="43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5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7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4"/>
  </w:num>
  <w:num w:numId="7">
    <w:abstractNumId w:val="22"/>
  </w:num>
  <w:num w:numId="8">
    <w:abstractNumId w:val="18"/>
  </w:num>
  <w:num w:numId="9">
    <w:abstractNumId w:val="26"/>
  </w:num>
  <w:num w:numId="10">
    <w:abstractNumId w:val="9"/>
  </w:num>
  <w:num w:numId="11">
    <w:abstractNumId w:val="31"/>
  </w:num>
  <w:num w:numId="12">
    <w:abstractNumId w:val="10"/>
  </w:num>
  <w:num w:numId="13">
    <w:abstractNumId w:val="38"/>
  </w:num>
  <w:num w:numId="14">
    <w:abstractNumId w:val="19"/>
  </w:num>
  <w:num w:numId="15">
    <w:abstractNumId w:val="45"/>
  </w:num>
  <w:num w:numId="16">
    <w:abstractNumId w:val="16"/>
  </w:num>
  <w:num w:numId="17">
    <w:abstractNumId w:val="36"/>
  </w:num>
  <w:num w:numId="18">
    <w:abstractNumId w:val="28"/>
  </w:num>
  <w:num w:numId="19">
    <w:abstractNumId w:val="21"/>
  </w:num>
  <w:num w:numId="20">
    <w:abstractNumId w:val="30"/>
  </w:num>
  <w:num w:numId="21">
    <w:abstractNumId w:val="39"/>
  </w:num>
  <w:num w:numId="22">
    <w:abstractNumId w:val="43"/>
  </w:num>
  <w:num w:numId="23">
    <w:abstractNumId w:val="11"/>
  </w:num>
  <w:num w:numId="24">
    <w:abstractNumId w:val="37"/>
  </w:num>
  <w:num w:numId="25">
    <w:abstractNumId w:val="13"/>
  </w:num>
  <w:num w:numId="26">
    <w:abstractNumId w:val="32"/>
  </w:num>
  <w:num w:numId="27">
    <w:abstractNumId w:val="46"/>
  </w:num>
  <w:num w:numId="28">
    <w:abstractNumId w:val="8"/>
  </w:num>
  <w:num w:numId="29">
    <w:abstractNumId w:val="20"/>
  </w:num>
  <w:num w:numId="30">
    <w:abstractNumId w:val="47"/>
  </w:num>
  <w:num w:numId="31">
    <w:abstractNumId w:val="33"/>
  </w:num>
  <w:num w:numId="32">
    <w:abstractNumId w:val="6"/>
  </w:num>
  <w:num w:numId="33">
    <w:abstractNumId w:val="40"/>
  </w:num>
  <w:num w:numId="34">
    <w:abstractNumId w:val="7"/>
  </w:num>
  <w:num w:numId="35">
    <w:abstractNumId w:val="29"/>
  </w:num>
  <w:num w:numId="36">
    <w:abstractNumId w:val="44"/>
  </w:num>
  <w:num w:numId="37">
    <w:abstractNumId w:val="17"/>
  </w:num>
  <w:num w:numId="38">
    <w:abstractNumId w:val="34"/>
  </w:num>
  <w:num w:numId="39">
    <w:abstractNumId w:val="25"/>
  </w:num>
  <w:num w:numId="40">
    <w:abstractNumId w:val="24"/>
  </w:num>
  <w:num w:numId="41">
    <w:abstractNumId w:val="12"/>
  </w:num>
  <w:num w:numId="42">
    <w:abstractNumId w:val="23"/>
  </w:num>
  <w:num w:numId="43">
    <w:abstractNumId w:val="42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27"/>
  </w:num>
  <w:num w:numId="47">
    <w:abstractNumId w:val="15"/>
  </w:num>
  <w:num w:numId="48">
    <w:abstractNumId w:val="4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166AE"/>
    <w:rsid w:val="00026A54"/>
    <w:rsid w:val="0003366F"/>
    <w:rsid w:val="00036DBB"/>
    <w:rsid w:val="000431AC"/>
    <w:rsid w:val="0004685E"/>
    <w:rsid w:val="0005019F"/>
    <w:rsid w:val="00057BC2"/>
    <w:rsid w:val="00084F44"/>
    <w:rsid w:val="0009047A"/>
    <w:rsid w:val="0009131C"/>
    <w:rsid w:val="00092E16"/>
    <w:rsid w:val="0009624C"/>
    <w:rsid w:val="00097241"/>
    <w:rsid w:val="000A23D3"/>
    <w:rsid w:val="000A3687"/>
    <w:rsid w:val="000B0A6A"/>
    <w:rsid w:val="000C2D08"/>
    <w:rsid w:val="000C36E7"/>
    <w:rsid w:val="000F554D"/>
    <w:rsid w:val="000F7221"/>
    <w:rsid w:val="0014465A"/>
    <w:rsid w:val="0015224A"/>
    <w:rsid w:val="00153F22"/>
    <w:rsid w:val="001555AC"/>
    <w:rsid w:val="0016225E"/>
    <w:rsid w:val="0016304D"/>
    <w:rsid w:val="001644DB"/>
    <w:rsid w:val="00164C55"/>
    <w:rsid w:val="00165468"/>
    <w:rsid w:val="00165519"/>
    <w:rsid w:val="00171C82"/>
    <w:rsid w:val="001740ED"/>
    <w:rsid w:val="00174E6A"/>
    <w:rsid w:val="0018021B"/>
    <w:rsid w:val="00184A7E"/>
    <w:rsid w:val="00194EA0"/>
    <w:rsid w:val="001D3BFB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755F2"/>
    <w:rsid w:val="002758F7"/>
    <w:rsid w:val="002846FE"/>
    <w:rsid w:val="0028523B"/>
    <w:rsid w:val="00290944"/>
    <w:rsid w:val="002912FE"/>
    <w:rsid w:val="00291C22"/>
    <w:rsid w:val="00294552"/>
    <w:rsid w:val="002A0710"/>
    <w:rsid w:val="002A4D41"/>
    <w:rsid w:val="002A626E"/>
    <w:rsid w:val="002B1680"/>
    <w:rsid w:val="002B491F"/>
    <w:rsid w:val="002C1280"/>
    <w:rsid w:val="002C1C6C"/>
    <w:rsid w:val="002C2765"/>
    <w:rsid w:val="002C4E6E"/>
    <w:rsid w:val="002C658C"/>
    <w:rsid w:val="002C7F2C"/>
    <w:rsid w:val="002D3B2C"/>
    <w:rsid w:val="002E6122"/>
    <w:rsid w:val="002F1836"/>
    <w:rsid w:val="003150D0"/>
    <w:rsid w:val="00322B28"/>
    <w:rsid w:val="003236D0"/>
    <w:rsid w:val="00334A5F"/>
    <w:rsid w:val="003356E7"/>
    <w:rsid w:val="00341C69"/>
    <w:rsid w:val="003514BB"/>
    <w:rsid w:val="00355850"/>
    <w:rsid w:val="00355B56"/>
    <w:rsid w:val="00357BD5"/>
    <w:rsid w:val="003673D6"/>
    <w:rsid w:val="00384FF2"/>
    <w:rsid w:val="00385616"/>
    <w:rsid w:val="0039787C"/>
    <w:rsid w:val="003B0B81"/>
    <w:rsid w:val="003B3EA9"/>
    <w:rsid w:val="003C0318"/>
    <w:rsid w:val="003C305A"/>
    <w:rsid w:val="003D0DA8"/>
    <w:rsid w:val="003D3BE3"/>
    <w:rsid w:val="003D5439"/>
    <w:rsid w:val="003D5C69"/>
    <w:rsid w:val="003E3438"/>
    <w:rsid w:val="003E67A0"/>
    <w:rsid w:val="003E6CFD"/>
    <w:rsid w:val="003F2E3F"/>
    <w:rsid w:val="003F6C42"/>
    <w:rsid w:val="0041452B"/>
    <w:rsid w:val="0042600F"/>
    <w:rsid w:val="00430A6E"/>
    <w:rsid w:val="00435AD3"/>
    <w:rsid w:val="00443697"/>
    <w:rsid w:val="00445577"/>
    <w:rsid w:val="0045090A"/>
    <w:rsid w:val="00451070"/>
    <w:rsid w:val="00457304"/>
    <w:rsid w:val="00465A49"/>
    <w:rsid w:val="00466DB9"/>
    <w:rsid w:val="00470AB6"/>
    <w:rsid w:val="004718C8"/>
    <w:rsid w:val="0047250A"/>
    <w:rsid w:val="00475199"/>
    <w:rsid w:val="00475921"/>
    <w:rsid w:val="004767D9"/>
    <w:rsid w:val="0047713F"/>
    <w:rsid w:val="00483E3A"/>
    <w:rsid w:val="004A2E21"/>
    <w:rsid w:val="004A2F52"/>
    <w:rsid w:val="004B646D"/>
    <w:rsid w:val="004B772A"/>
    <w:rsid w:val="004B7B4C"/>
    <w:rsid w:val="004B7CF6"/>
    <w:rsid w:val="004D1755"/>
    <w:rsid w:val="004D238B"/>
    <w:rsid w:val="004D25DF"/>
    <w:rsid w:val="004D630D"/>
    <w:rsid w:val="004D6D7E"/>
    <w:rsid w:val="004E2DBF"/>
    <w:rsid w:val="004E5655"/>
    <w:rsid w:val="004F4B43"/>
    <w:rsid w:val="004F690D"/>
    <w:rsid w:val="0050743B"/>
    <w:rsid w:val="005105D5"/>
    <w:rsid w:val="0051322B"/>
    <w:rsid w:val="005238FE"/>
    <w:rsid w:val="00532B3E"/>
    <w:rsid w:val="00537408"/>
    <w:rsid w:val="00537B18"/>
    <w:rsid w:val="00547246"/>
    <w:rsid w:val="00566F5E"/>
    <w:rsid w:val="00577E6C"/>
    <w:rsid w:val="00585E50"/>
    <w:rsid w:val="005907B7"/>
    <w:rsid w:val="005912D3"/>
    <w:rsid w:val="005C3338"/>
    <w:rsid w:val="005C5732"/>
    <w:rsid w:val="005C77F7"/>
    <w:rsid w:val="005D1398"/>
    <w:rsid w:val="005D6336"/>
    <w:rsid w:val="006040B7"/>
    <w:rsid w:val="006171F1"/>
    <w:rsid w:val="0062594A"/>
    <w:rsid w:val="0062688A"/>
    <w:rsid w:val="0063093F"/>
    <w:rsid w:val="00671C08"/>
    <w:rsid w:val="006856D3"/>
    <w:rsid w:val="0068774C"/>
    <w:rsid w:val="00687A89"/>
    <w:rsid w:val="00694CC6"/>
    <w:rsid w:val="006A2DF1"/>
    <w:rsid w:val="006B2576"/>
    <w:rsid w:val="006B5389"/>
    <w:rsid w:val="006B7941"/>
    <w:rsid w:val="006C070D"/>
    <w:rsid w:val="006C786F"/>
    <w:rsid w:val="006D2889"/>
    <w:rsid w:val="006D305F"/>
    <w:rsid w:val="006E0547"/>
    <w:rsid w:val="006F556A"/>
    <w:rsid w:val="006F599E"/>
    <w:rsid w:val="00703A31"/>
    <w:rsid w:val="00711888"/>
    <w:rsid w:val="00716F84"/>
    <w:rsid w:val="00730ACA"/>
    <w:rsid w:val="00733BB8"/>
    <w:rsid w:val="00750A90"/>
    <w:rsid w:val="00753D47"/>
    <w:rsid w:val="007607FF"/>
    <w:rsid w:val="007651CB"/>
    <w:rsid w:val="0078742F"/>
    <w:rsid w:val="00791CCE"/>
    <w:rsid w:val="00795452"/>
    <w:rsid w:val="007A557B"/>
    <w:rsid w:val="007B004A"/>
    <w:rsid w:val="007B2144"/>
    <w:rsid w:val="007C1EB6"/>
    <w:rsid w:val="007C6AE7"/>
    <w:rsid w:val="007D484D"/>
    <w:rsid w:val="007E41FC"/>
    <w:rsid w:val="00801195"/>
    <w:rsid w:val="008143A3"/>
    <w:rsid w:val="008327B5"/>
    <w:rsid w:val="008405C0"/>
    <w:rsid w:val="00840E6D"/>
    <w:rsid w:val="008430BA"/>
    <w:rsid w:val="00861471"/>
    <w:rsid w:val="00862EA0"/>
    <w:rsid w:val="0086374C"/>
    <w:rsid w:val="008702D5"/>
    <w:rsid w:val="00871DEB"/>
    <w:rsid w:val="008816B6"/>
    <w:rsid w:val="008841E0"/>
    <w:rsid w:val="008921E1"/>
    <w:rsid w:val="008932DB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4562"/>
    <w:rsid w:val="008C7D23"/>
    <w:rsid w:val="008C7F5A"/>
    <w:rsid w:val="008E1C16"/>
    <w:rsid w:val="008E2DBF"/>
    <w:rsid w:val="008E4831"/>
    <w:rsid w:val="008F4F5D"/>
    <w:rsid w:val="009123C2"/>
    <w:rsid w:val="0092058E"/>
    <w:rsid w:val="00925298"/>
    <w:rsid w:val="00932208"/>
    <w:rsid w:val="0093372E"/>
    <w:rsid w:val="0095386F"/>
    <w:rsid w:val="00955ED3"/>
    <w:rsid w:val="00957A69"/>
    <w:rsid w:val="00974023"/>
    <w:rsid w:val="009841EB"/>
    <w:rsid w:val="00985773"/>
    <w:rsid w:val="0098678C"/>
    <w:rsid w:val="0099199E"/>
    <w:rsid w:val="00993F3E"/>
    <w:rsid w:val="009B26D3"/>
    <w:rsid w:val="009C1CD8"/>
    <w:rsid w:val="009C3BD8"/>
    <w:rsid w:val="009D0B8C"/>
    <w:rsid w:val="009D361B"/>
    <w:rsid w:val="009F47E6"/>
    <w:rsid w:val="009F6EAF"/>
    <w:rsid w:val="00A1109D"/>
    <w:rsid w:val="00A12041"/>
    <w:rsid w:val="00A122D6"/>
    <w:rsid w:val="00A25093"/>
    <w:rsid w:val="00A30629"/>
    <w:rsid w:val="00A33D41"/>
    <w:rsid w:val="00A34BF3"/>
    <w:rsid w:val="00A5617A"/>
    <w:rsid w:val="00A650A4"/>
    <w:rsid w:val="00A660A0"/>
    <w:rsid w:val="00A72069"/>
    <w:rsid w:val="00A90AB3"/>
    <w:rsid w:val="00A91815"/>
    <w:rsid w:val="00A9338B"/>
    <w:rsid w:val="00A933CD"/>
    <w:rsid w:val="00AE134D"/>
    <w:rsid w:val="00AF279E"/>
    <w:rsid w:val="00B00BCD"/>
    <w:rsid w:val="00B065CB"/>
    <w:rsid w:val="00B1115A"/>
    <w:rsid w:val="00B20BFE"/>
    <w:rsid w:val="00B2421F"/>
    <w:rsid w:val="00B44CBF"/>
    <w:rsid w:val="00B47F94"/>
    <w:rsid w:val="00B56DE9"/>
    <w:rsid w:val="00B71273"/>
    <w:rsid w:val="00B7462E"/>
    <w:rsid w:val="00B76618"/>
    <w:rsid w:val="00B9260E"/>
    <w:rsid w:val="00BA10A3"/>
    <w:rsid w:val="00BA2917"/>
    <w:rsid w:val="00BA57D8"/>
    <w:rsid w:val="00BA5B69"/>
    <w:rsid w:val="00BB4829"/>
    <w:rsid w:val="00BB6668"/>
    <w:rsid w:val="00BC7E95"/>
    <w:rsid w:val="00BD0CA9"/>
    <w:rsid w:val="00BD1775"/>
    <w:rsid w:val="00BD2308"/>
    <w:rsid w:val="00BD665B"/>
    <w:rsid w:val="00BE3203"/>
    <w:rsid w:val="00BE7109"/>
    <w:rsid w:val="00BF7E4E"/>
    <w:rsid w:val="00C013EC"/>
    <w:rsid w:val="00C027E3"/>
    <w:rsid w:val="00C0304D"/>
    <w:rsid w:val="00C05F8F"/>
    <w:rsid w:val="00C130BC"/>
    <w:rsid w:val="00C16318"/>
    <w:rsid w:val="00C163C7"/>
    <w:rsid w:val="00C2041D"/>
    <w:rsid w:val="00C23C40"/>
    <w:rsid w:val="00C24BF1"/>
    <w:rsid w:val="00C32E0A"/>
    <w:rsid w:val="00C372B8"/>
    <w:rsid w:val="00C4540F"/>
    <w:rsid w:val="00C47B4A"/>
    <w:rsid w:val="00C52E8B"/>
    <w:rsid w:val="00C54F6C"/>
    <w:rsid w:val="00C56DFC"/>
    <w:rsid w:val="00C6353C"/>
    <w:rsid w:val="00C73E67"/>
    <w:rsid w:val="00C80BC3"/>
    <w:rsid w:val="00C83912"/>
    <w:rsid w:val="00C86FB6"/>
    <w:rsid w:val="00C92CAA"/>
    <w:rsid w:val="00C9514E"/>
    <w:rsid w:val="00CA3F57"/>
    <w:rsid w:val="00CB3BBB"/>
    <w:rsid w:val="00CB48B1"/>
    <w:rsid w:val="00CC0F45"/>
    <w:rsid w:val="00CC4AFA"/>
    <w:rsid w:val="00CC5562"/>
    <w:rsid w:val="00CD0DE0"/>
    <w:rsid w:val="00CD0E31"/>
    <w:rsid w:val="00CD184D"/>
    <w:rsid w:val="00CD4779"/>
    <w:rsid w:val="00CD7FCE"/>
    <w:rsid w:val="00CE37ED"/>
    <w:rsid w:val="00D0377C"/>
    <w:rsid w:val="00D04F42"/>
    <w:rsid w:val="00D1317D"/>
    <w:rsid w:val="00D16790"/>
    <w:rsid w:val="00D2233A"/>
    <w:rsid w:val="00D23D84"/>
    <w:rsid w:val="00D25C2F"/>
    <w:rsid w:val="00D36319"/>
    <w:rsid w:val="00D43C8F"/>
    <w:rsid w:val="00D5399E"/>
    <w:rsid w:val="00D54865"/>
    <w:rsid w:val="00D55033"/>
    <w:rsid w:val="00D62C94"/>
    <w:rsid w:val="00D92A1E"/>
    <w:rsid w:val="00DB2CC7"/>
    <w:rsid w:val="00DC06DE"/>
    <w:rsid w:val="00DC0DEB"/>
    <w:rsid w:val="00DC4FBD"/>
    <w:rsid w:val="00DD0B4B"/>
    <w:rsid w:val="00DD2695"/>
    <w:rsid w:val="00DD67C9"/>
    <w:rsid w:val="00DE094B"/>
    <w:rsid w:val="00DF59AA"/>
    <w:rsid w:val="00E066C9"/>
    <w:rsid w:val="00E241BC"/>
    <w:rsid w:val="00E2482E"/>
    <w:rsid w:val="00E35014"/>
    <w:rsid w:val="00E35B2C"/>
    <w:rsid w:val="00E37313"/>
    <w:rsid w:val="00E43750"/>
    <w:rsid w:val="00E4773C"/>
    <w:rsid w:val="00E96635"/>
    <w:rsid w:val="00EA0899"/>
    <w:rsid w:val="00EC05C2"/>
    <w:rsid w:val="00ED793B"/>
    <w:rsid w:val="00EF3813"/>
    <w:rsid w:val="00F048F2"/>
    <w:rsid w:val="00F22BDF"/>
    <w:rsid w:val="00F2513F"/>
    <w:rsid w:val="00F268B6"/>
    <w:rsid w:val="00F36E55"/>
    <w:rsid w:val="00F372C9"/>
    <w:rsid w:val="00F467F9"/>
    <w:rsid w:val="00F5081D"/>
    <w:rsid w:val="00F60206"/>
    <w:rsid w:val="00F63E39"/>
    <w:rsid w:val="00F64268"/>
    <w:rsid w:val="00F7091A"/>
    <w:rsid w:val="00F775ED"/>
    <w:rsid w:val="00F91AE3"/>
    <w:rsid w:val="00F946E3"/>
    <w:rsid w:val="00FA14B4"/>
    <w:rsid w:val="00FA293F"/>
    <w:rsid w:val="00FB3690"/>
    <w:rsid w:val="00FB46C5"/>
    <w:rsid w:val="00FC044B"/>
    <w:rsid w:val="00FC617D"/>
    <w:rsid w:val="00FC72ED"/>
    <w:rsid w:val="00FE55BE"/>
    <w:rsid w:val="00FF280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D5A1FF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lp11"/>
    <w:basedOn w:val="prastasis"/>
    <w:link w:val="SraopastraipaDiagrama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6C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c2713b31662f8d54e4c9a66e3f620785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4bd439729eb0766816cfdd97171bda5e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A023D4-013D-4A22-A211-6BA18EE7634D}">
  <ds:schemaRefs>
    <ds:schemaRef ds:uri="http://purl.org/dc/dcmitype/"/>
    <ds:schemaRef ds:uri="1dfd7ada-1fc0-4ec4-a980-6dd88fb76a22"/>
    <ds:schemaRef ds:uri="d44e4088-9f89-4dfc-868c-5b1bb7340ab6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80FFBD7-7B70-43C0-AD68-6CFB5938E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5.xml><?xml version="1.0" encoding="utf-8"?>
<ds:datastoreItem xmlns:ds="http://schemas.openxmlformats.org/officeDocument/2006/customXml" ds:itemID="{7C95FFF4-65B1-4DED-A4DE-7B1B137A0A0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2B27ED-4A41-4D2A-A999-E5A439B3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2074</CharactersWithSpaces>
  <SharedDoc>false</SharedDoc>
  <HLinks>
    <vt:vector size="6" baseType="variant">
      <vt:variant>
        <vt:i4>3538949</vt:i4>
      </vt:variant>
      <vt:variant>
        <vt:i4>0</vt:i4>
      </vt:variant>
      <vt:variant>
        <vt:i4>0</vt:i4>
      </vt:variant>
      <vt:variant>
        <vt:i4>5</vt:i4>
      </vt:variant>
      <vt:variant>
        <vt:lpwstr>mailto:centras@rppc.lt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Gedvilė Autukė</cp:lastModifiedBy>
  <cp:revision>5</cp:revision>
  <cp:lastPrinted>2021-01-19T12:06:00Z</cp:lastPrinted>
  <dcterms:created xsi:type="dcterms:W3CDTF">2025-02-28T10:36:00Z</dcterms:created>
  <dcterms:modified xsi:type="dcterms:W3CDTF">2025-04-23T07:16:00Z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  <property fmtid="{D5CDD505-2E9C-101B-9397-08002B2CF9AE}" pid="3" name="ContentTypeId">
    <vt:lpwstr>0x010100774F5AF59499234A8AE96D96A9D4EFEA</vt:lpwstr>
  </property>
</Properties>
</file>